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60" w:rsidRDefault="00B23260" w:rsidP="00F17383">
      <w:pPr>
        <w:spacing w:line="360" w:lineRule="auto"/>
        <w:jc w:val="center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ascii="黑体" w:eastAsia="黑体" w:cs="黑体"/>
          <w:color w:val="000000"/>
          <w:kern w:val="0"/>
          <w:sz w:val="30"/>
          <w:szCs w:val="30"/>
        </w:rPr>
        <w:t>2016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－</w:t>
      </w:r>
      <w:r>
        <w:rPr>
          <w:rFonts w:ascii="黑体" w:eastAsia="黑体" w:cs="黑体"/>
          <w:color w:val="000000"/>
          <w:kern w:val="0"/>
          <w:sz w:val="30"/>
          <w:szCs w:val="30"/>
        </w:rPr>
        <w:t>2017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学年第一学期全日制硕士研究生课程表：世界史</w:t>
      </w:r>
    </w:p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3"/>
        <w:gridCol w:w="397"/>
        <w:gridCol w:w="414"/>
        <w:gridCol w:w="2704"/>
        <w:gridCol w:w="2339"/>
        <w:gridCol w:w="2675"/>
        <w:gridCol w:w="2762"/>
        <w:gridCol w:w="2603"/>
      </w:tblGrid>
      <w:tr w:rsidR="00B23260" w:rsidTr="002A36EB">
        <w:trPr>
          <w:cantSplit/>
          <w:trHeight w:val="567"/>
          <w:jc w:val="center"/>
        </w:trPr>
        <w:tc>
          <w:tcPr>
            <w:tcW w:w="201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280" w:type="pct"/>
            <w:gridSpan w:val="2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934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808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924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954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900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</w:tr>
      <w:tr w:rsidR="00B23260" w:rsidTr="002A36EB">
        <w:trPr>
          <w:cantSplit/>
          <w:trHeight w:val="667"/>
          <w:jc w:val="center"/>
        </w:trPr>
        <w:tc>
          <w:tcPr>
            <w:tcW w:w="201" w:type="pct"/>
            <w:vMerge w:val="restart"/>
            <w:vAlign w:val="center"/>
          </w:tcPr>
          <w:p w:rsidR="00B23260" w:rsidRDefault="00B23260" w:rsidP="009753B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2015</w:t>
            </w:r>
          </w:p>
        </w:tc>
        <w:tc>
          <w:tcPr>
            <w:tcW w:w="137" w:type="pct"/>
            <w:vMerge w:val="restar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上</w:t>
            </w:r>
          </w:p>
          <w:p w:rsidR="00B23260" w:rsidRDefault="00B23260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43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34" w:type="pct"/>
            <w:vMerge w:val="restart"/>
            <w:vAlign w:val="center"/>
          </w:tcPr>
          <w:p w:rsidR="00B23260" w:rsidRDefault="00B23260">
            <w:pPr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FF0000"/>
                <w:kern w:val="0"/>
                <w:szCs w:val="21"/>
              </w:rPr>
              <w:t xml:space="preserve"> </w:t>
            </w:r>
          </w:p>
        </w:tc>
        <w:tc>
          <w:tcPr>
            <w:tcW w:w="808" w:type="pct"/>
            <w:vMerge w:val="restart"/>
            <w:vAlign w:val="center"/>
          </w:tcPr>
          <w:p w:rsidR="00B23260" w:rsidRDefault="00B23260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24" w:type="pct"/>
            <w:vMerge w:val="restart"/>
            <w:vAlign w:val="center"/>
          </w:tcPr>
          <w:p w:rsidR="00B23260" w:rsidRDefault="00B23260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954" w:type="pct"/>
            <w:vMerge w:val="restart"/>
            <w:vAlign w:val="center"/>
          </w:tcPr>
          <w:p w:rsidR="00B23260" w:rsidRDefault="00B23260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00" w:type="pct"/>
            <w:vMerge w:val="restar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B23260" w:rsidTr="002A36EB">
        <w:trPr>
          <w:cantSplit/>
          <w:trHeight w:val="530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B23260" w:rsidTr="00F17383">
        <w:trPr>
          <w:cantSplit/>
          <w:trHeight w:val="323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 w:val="restar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34" w:type="pct"/>
            <w:vMerge w:val="restart"/>
            <w:vAlign w:val="center"/>
          </w:tcPr>
          <w:p w:rsidR="00B23260" w:rsidRPr="002A36EB" w:rsidRDefault="00B23260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color w:val="000000"/>
                <w:kern w:val="0"/>
                <w:szCs w:val="21"/>
              </w:rPr>
            </w:pP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欧美劳资关系史（</w:t>
            </w:r>
            <w:r w:rsidRPr="002A36EB">
              <w:rPr>
                <w:rFonts w:ascii="Arial" w:hAnsi="Arial" w:cs="Arial"/>
                <w:b/>
                <w:color w:val="000000"/>
                <w:kern w:val="0"/>
                <w:szCs w:val="21"/>
              </w:rPr>
              <w:t>2</w:t>
            </w: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节）</w:t>
            </w:r>
          </w:p>
          <w:p w:rsidR="00B23260" w:rsidRPr="002A36EB" w:rsidRDefault="00B23260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color w:val="000000"/>
                <w:kern w:val="0"/>
                <w:szCs w:val="21"/>
              </w:rPr>
            </w:pP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周余祥讲师</w:t>
            </w:r>
          </w:p>
          <w:p w:rsidR="00B23260" w:rsidRPr="002A36EB" w:rsidRDefault="00B23260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color w:val="000000"/>
                <w:kern w:val="0"/>
                <w:szCs w:val="21"/>
              </w:rPr>
            </w:pP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南</w:t>
            </w:r>
            <w:r w:rsidRPr="002A36EB">
              <w:rPr>
                <w:rFonts w:ascii="Arial" w:hAnsi="Arial" w:cs="Arial"/>
                <w:b/>
                <w:color w:val="000000"/>
                <w:kern w:val="0"/>
                <w:szCs w:val="21"/>
              </w:rPr>
              <w:t>3</w:t>
            </w:r>
            <w:r w:rsidRPr="002A36EB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号楼</w:t>
            </w:r>
            <w:r w:rsidRPr="002A36EB">
              <w:rPr>
                <w:rFonts w:ascii="Arial" w:hAnsi="Arial" w:cs="Arial"/>
                <w:b/>
                <w:color w:val="000000"/>
                <w:kern w:val="0"/>
                <w:szCs w:val="21"/>
              </w:rPr>
              <w:t>212</w:t>
            </w:r>
          </w:p>
          <w:p w:rsidR="00B23260" w:rsidRDefault="00B23260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  <w:p w:rsidR="00B23260" w:rsidRDefault="00B23260">
            <w:pPr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24" w:type="pct"/>
            <w:vMerge w:val="restar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B23260" w:rsidTr="00F17383">
        <w:trPr>
          <w:cantSplit/>
          <w:trHeight w:val="330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954" w:type="pct"/>
            <w:vMerge w:val="restar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B23260" w:rsidTr="00F17383">
        <w:trPr>
          <w:cantSplit/>
          <w:trHeight w:val="312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 w:val="restar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B23260" w:rsidTr="002A36EB">
        <w:trPr>
          <w:cantSplit/>
          <w:trHeight w:val="312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 w:val="restar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B23260" w:rsidTr="00F17383">
        <w:trPr>
          <w:cantSplit/>
          <w:trHeight w:val="312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954" w:type="pct"/>
            <w:vMerge w:val="restart"/>
            <w:vAlign w:val="center"/>
          </w:tcPr>
          <w:p w:rsidR="00B23260" w:rsidRDefault="00B23260">
            <w:pPr>
              <w:widowControl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B23260" w:rsidTr="002A36EB">
        <w:trPr>
          <w:cantSplit/>
          <w:trHeight w:val="64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B23260" w:rsidTr="005E4737">
        <w:trPr>
          <w:cantSplit/>
          <w:trHeight w:val="774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" w:type="pct"/>
            <w:vMerge w:val="restar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下</w:t>
            </w:r>
          </w:p>
          <w:p w:rsidR="00B23260" w:rsidRDefault="00B23260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43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34" w:type="pct"/>
            <w:vMerge w:val="restar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 w:val="restar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vMerge w:val="restart"/>
            <w:vAlign w:val="center"/>
          </w:tcPr>
          <w:p w:rsidR="00B23260" w:rsidRDefault="00B23260">
            <w:pPr>
              <w:widowControl/>
              <w:shd w:val="clear" w:color="auto" w:fill="FFFFFF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Merge w:val="restar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B23260" w:rsidTr="005E4737">
        <w:trPr>
          <w:cantSplit/>
          <w:trHeight w:val="567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B23260" w:rsidTr="005E4737">
        <w:trPr>
          <w:cantSplit/>
          <w:trHeight w:val="312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 w:val="restar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 w:val="restar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B23260" w:rsidTr="002A36EB">
        <w:trPr>
          <w:cantSplit/>
          <w:trHeight w:val="249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B23260" w:rsidRDefault="00B23260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B23260" w:rsidTr="00F17383">
        <w:trPr>
          <w:cantSplit/>
          <w:trHeight w:val="141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934" w:type="pct"/>
            <w:vAlign w:val="center"/>
          </w:tcPr>
          <w:p w:rsidR="00B23260" w:rsidRDefault="00B23260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vAlign w:val="center"/>
          </w:tcPr>
          <w:p w:rsidR="00B23260" w:rsidRDefault="00B23260">
            <w:pPr>
              <w:widowControl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B23260" w:rsidTr="002A36EB">
        <w:trPr>
          <w:cantSplit/>
          <w:trHeight w:val="417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" w:type="pct"/>
            <w:vMerge w:val="restar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143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934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 w:val="restar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B23260" w:rsidTr="00F17383">
        <w:trPr>
          <w:cantSplit/>
          <w:trHeight w:val="311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34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B23260" w:rsidTr="00F17383">
        <w:trPr>
          <w:cantSplit/>
          <w:trHeight w:val="282"/>
          <w:jc w:val="center"/>
        </w:trPr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Align w:val="center"/>
          </w:tcPr>
          <w:p w:rsidR="00B23260" w:rsidRDefault="00B23260"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3</w:t>
            </w:r>
          </w:p>
        </w:tc>
        <w:tc>
          <w:tcPr>
            <w:tcW w:w="934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B23260" w:rsidRDefault="00B23260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 w:rsidR="00B23260" w:rsidRDefault="00B23260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B23260" w:rsidRPr="00856C86" w:rsidRDefault="00B23260" w:rsidP="005C7E99">
      <w:pPr>
        <w:snapToGrid w:val="0"/>
        <w:spacing w:beforeLines="100" w:afterLines="100"/>
        <w:rPr>
          <w:b/>
          <w:kern w:val="0"/>
          <w:u w:val="single"/>
        </w:rPr>
      </w:pPr>
      <w:r>
        <w:rPr>
          <w:b/>
          <w:kern w:val="0"/>
        </w:rPr>
        <w:t xml:space="preserve">             </w:t>
      </w:r>
      <w:r>
        <w:rPr>
          <w:rFonts w:hint="eastAsia"/>
          <w:b/>
          <w:kern w:val="0"/>
        </w:rPr>
        <w:t>学院名称（公章）：历史文化学院</w:t>
      </w:r>
      <w:r>
        <w:rPr>
          <w:b/>
          <w:kern w:val="0"/>
        </w:rPr>
        <w:t xml:space="preserve">               </w:t>
      </w:r>
      <w:r>
        <w:rPr>
          <w:rFonts w:hint="eastAsia"/>
          <w:b/>
          <w:kern w:val="0"/>
        </w:rPr>
        <w:t>负责人签字：</w:t>
      </w:r>
      <w:r>
        <w:rPr>
          <w:b/>
          <w:kern w:val="0"/>
        </w:rPr>
        <w:t xml:space="preserve">                </w:t>
      </w:r>
      <w:r>
        <w:rPr>
          <w:rFonts w:hint="eastAsia"/>
          <w:b/>
          <w:kern w:val="0"/>
        </w:rPr>
        <w:t>填表人：</w:t>
      </w:r>
      <w:r>
        <w:rPr>
          <w:b/>
          <w:kern w:val="0"/>
        </w:rPr>
        <w:t xml:space="preserve"> </w:t>
      </w:r>
      <w:r>
        <w:rPr>
          <w:rFonts w:hint="eastAsia"/>
          <w:b/>
          <w:kern w:val="0"/>
        </w:rPr>
        <w:t>赵慧</w:t>
      </w:r>
      <w:r>
        <w:rPr>
          <w:b/>
          <w:kern w:val="0"/>
        </w:rPr>
        <w:t xml:space="preserve">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6"/>
          <w:attr w:name="Year" w:val="2016"/>
        </w:smartTagPr>
        <w:r>
          <w:rPr>
            <w:b/>
            <w:kern w:val="0"/>
          </w:rPr>
          <w:t>2016</w:t>
        </w:r>
        <w:r>
          <w:rPr>
            <w:rFonts w:hint="eastAsia"/>
            <w:b/>
            <w:kern w:val="0"/>
          </w:rPr>
          <w:t>年</w:t>
        </w:r>
        <w:r>
          <w:rPr>
            <w:b/>
            <w:kern w:val="0"/>
          </w:rPr>
          <w:t>6</w:t>
        </w:r>
        <w:r>
          <w:rPr>
            <w:rFonts w:hint="eastAsia"/>
            <w:b/>
            <w:kern w:val="0"/>
          </w:rPr>
          <w:t>月</w:t>
        </w:r>
        <w:r>
          <w:rPr>
            <w:b/>
            <w:kern w:val="0"/>
          </w:rPr>
          <w:t>23</w:t>
        </w:r>
        <w:r>
          <w:rPr>
            <w:rFonts w:hint="eastAsia"/>
            <w:b/>
            <w:kern w:val="0"/>
          </w:rPr>
          <w:t>日</w:t>
        </w:r>
      </w:smartTag>
    </w:p>
    <w:sectPr w:rsidR="00B23260" w:rsidRPr="00856C86" w:rsidSect="0078141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260" w:rsidRDefault="00B23260" w:rsidP="00781410">
      <w:r>
        <w:separator/>
      </w:r>
    </w:p>
  </w:endnote>
  <w:endnote w:type="continuationSeparator" w:id="0">
    <w:p w:rsidR="00B23260" w:rsidRDefault="00B23260" w:rsidP="00781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260" w:rsidRDefault="00B23260" w:rsidP="00781410">
      <w:r>
        <w:separator/>
      </w:r>
    </w:p>
  </w:footnote>
  <w:footnote w:type="continuationSeparator" w:id="0">
    <w:p w:rsidR="00B23260" w:rsidRDefault="00B23260" w:rsidP="007814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410"/>
    <w:rsid w:val="001934BE"/>
    <w:rsid w:val="00202FBC"/>
    <w:rsid w:val="002A36EB"/>
    <w:rsid w:val="002E167E"/>
    <w:rsid w:val="004645D1"/>
    <w:rsid w:val="004C195E"/>
    <w:rsid w:val="005C3A80"/>
    <w:rsid w:val="005C7E99"/>
    <w:rsid w:val="005E4737"/>
    <w:rsid w:val="00781410"/>
    <w:rsid w:val="007A2B1A"/>
    <w:rsid w:val="00856C86"/>
    <w:rsid w:val="008721D8"/>
    <w:rsid w:val="009753B0"/>
    <w:rsid w:val="00B23260"/>
    <w:rsid w:val="00E820FC"/>
    <w:rsid w:val="00EA7460"/>
    <w:rsid w:val="00F17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41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81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8141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8141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8141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82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52</Words>
  <Characters>301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</cp:revision>
  <dcterms:created xsi:type="dcterms:W3CDTF">2015-07-01T02:15:00Z</dcterms:created>
  <dcterms:modified xsi:type="dcterms:W3CDTF">2016-07-11T09:21:00Z</dcterms:modified>
</cp:coreProperties>
</file>